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649" w:rsidRDefault="00805649" w:rsidP="0080564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SPROTT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:rsidR="00805649" w:rsidRDefault="00805649" w:rsidP="0080564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Willesborough</w:t>
      </w:r>
      <w:proofErr w:type="spellEnd"/>
      <w:r>
        <w:t>, Kent.</w:t>
      </w:r>
    </w:p>
    <w:p w:rsidR="00805649" w:rsidRDefault="00805649" w:rsidP="0080564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5649" w:rsidRDefault="00805649" w:rsidP="0080564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5649" w:rsidRDefault="00805649" w:rsidP="0080564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1481</w:t>
      </w:r>
      <w:r>
        <w:tab/>
        <w:t>He made his Will.   (Plomer p.445)</w:t>
      </w:r>
    </w:p>
    <w:p w:rsidR="00805649" w:rsidRDefault="00805649" w:rsidP="0080564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5649" w:rsidRDefault="00805649" w:rsidP="0080564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5649" w:rsidRPr="00C815C4" w:rsidRDefault="00805649" w:rsidP="0080564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8056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649" w:rsidRDefault="00805649" w:rsidP="00E71FC3">
      <w:pPr>
        <w:spacing w:after="0" w:line="240" w:lineRule="auto"/>
      </w:pPr>
      <w:r>
        <w:separator/>
      </w:r>
    </w:p>
  </w:endnote>
  <w:endnote w:type="continuationSeparator" w:id="0">
    <w:p w:rsidR="00805649" w:rsidRDefault="008056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649" w:rsidRDefault="00805649" w:rsidP="00E71FC3">
      <w:pPr>
        <w:spacing w:after="0" w:line="240" w:lineRule="auto"/>
      </w:pPr>
      <w:r>
        <w:separator/>
      </w:r>
    </w:p>
  </w:footnote>
  <w:footnote w:type="continuationSeparator" w:id="0">
    <w:p w:rsidR="00805649" w:rsidRDefault="008056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649"/>
    <w:rsid w:val="001A7C09"/>
    <w:rsid w:val="00577BD5"/>
    <w:rsid w:val="00656CBA"/>
    <w:rsid w:val="006A1F77"/>
    <w:rsid w:val="00733BE7"/>
    <w:rsid w:val="0080564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26AAFC-18DB-4F96-A6FE-6371984E0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2017-02-23T19:50:00Z</dcterms:created>
  <dcterms:modified xsi:type="dcterms:W3CDTF">2017-02-23T19:51:00Z</dcterms:modified>
</cp:coreProperties>
</file>